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C82" w:rsidRDefault="006F1C82" w:rsidP="006F1C8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VIDEAN</w:t>
      </w:r>
      <w:r>
        <w:t xml:space="preserve">   </w:t>
      </w:r>
      <w:proofErr w:type="gramStart"/>
      <w:r>
        <w:t xml:space="preserve">   (</w:t>
      </w:r>
      <w:proofErr w:type="gramEnd"/>
      <w:r>
        <w:t>fl.1500)</w:t>
      </w:r>
    </w:p>
    <w:p w:rsidR="006F1C82" w:rsidRDefault="006F1C82" w:rsidP="006F1C8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Chilham</w:t>
      </w:r>
      <w:proofErr w:type="spellEnd"/>
      <w:r>
        <w:t>, Kent.</w:t>
      </w:r>
    </w:p>
    <w:p w:rsidR="006F1C82" w:rsidRDefault="006F1C82" w:rsidP="006F1C8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F1C82" w:rsidRDefault="006F1C82" w:rsidP="006F1C8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F1C82" w:rsidRDefault="006F1C82" w:rsidP="006F1C8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>He made his Will.   (Plomer p.486)</w:t>
      </w:r>
    </w:p>
    <w:p w:rsidR="006F1C82" w:rsidRDefault="006F1C82" w:rsidP="006F1C8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F1C82" w:rsidRDefault="006F1C82" w:rsidP="006F1C8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F86" w:rsidRPr="00E71FC3" w:rsidRDefault="006F1C82" w:rsidP="006F1C82">
      <w:pPr>
        <w:pStyle w:val="NoSpacing"/>
      </w:pPr>
      <w:r>
        <w:t>20 November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1C82" w:rsidRDefault="006F1C82" w:rsidP="00E71FC3">
      <w:pPr>
        <w:spacing w:after="0" w:line="240" w:lineRule="auto"/>
      </w:pPr>
      <w:r>
        <w:separator/>
      </w:r>
    </w:p>
  </w:endnote>
  <w:endnote w:type="continuationSeparator" w:id="0">
    <w:p w:rsidR="006F1C82" w:rsidRDefault="006F1C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1C82" w:rsidRDefault="006F1C82" w:rsidP="00E71FC3">
      <w:pPr>
        <w:spacing w:after="0" w:line="240" w:lineRule="auto"/>
      </w:pPr>
      <w:r>
        <w:separator/>
      </w:r>
    </w:p>
  </w:footnote>
  <w:footnote w:type="continuationSeparator" w:id="0">
    <w:p w:rsidR="006F1C82" w:rsidRDefault="006F1C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C82"/>
    <w:rsid w:val="001A7C09"/>
    <w:rsid w:val="00577BD5"/>
    <w:rsid w:val="00656CBA"/>
    <w:rsid w:val="006A1F77"/>
    <w:rsid w:val="006F1C8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57A83B-1000-48DF-A27B-07E0A9B76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2017-12-04T21:51:00Z</dcterms:created>
  <dcterms:modified xsi:type="dcterms:W3CDTF">2017-12-04T21:51:00Z</dcterms:modified>
</cp:coreProperties>
</file>